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7D4D82" w:rsidRDefault="00B441E0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9754" w:history="1">
        <w:r w:rsidR="007D4D82" w:rsidRPr="00F24A7D">
          <w:rPr>
            <w:rStyle w:val="aa"/>
          </w:rPr>
          <w:t>HH3C-UI-MAN-MIB</w:t>
        </w:r>
        <w:r w:rsidR="007D4D82">
          <w:rPr>
            <w:webHidden/>
          </w:rPr>
          <w:tab/>
        </w:r>
        <w:r w:rsidR="007D4D82">
          <w:rPr>
            <w:webHidden/>
          </w:rPr>
          <w:fldChar w:fldCharType="begin"/>
        </w:r>
        <w:r w:rsidR="007D4D82">
          <w:rPr>
            <w:webHidden/>
          </w:rPr>
          <w:instrText xml:space="preserve"> PAGEREF _Toc399329754 \h </w:instrText>
        </w:r>
        <w:r w:rsidR="007D4D82">
          <w:rPr>
            <w:webHidden/>
          </w:rPr>
        </w:r>
        <w:r w:rsidR="007D4D82">
          <w:rPr>
            <w:webHidden/>
          </w:rPr>
          <w:fldChar w:fldCharType="separate"/>
        </w:r>
        <w:r w:rsidR="007D4D82">
          <w:rPr>
            <w:webHidden/>
          </w:rPr>
          <w:t>2</w:t>
        </w:r>
        <w:r w:rsidR="007D4D82">
          <w:rPr>
            <w:webHidden/>
          </w:rPr>
          <w:fldChar w:fldCharType="end"/>
        </w:r>
      </w:hyperlink>
    </w:p>
    <w:p w:rsidR="007D4D82" w:rsidRDefault="007D4D8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9755" w:history="1">
        <w:r w:rsidRPr="00F24A7D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_Toc399329755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B441E0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D4D82" w:rsidRPr="00DC7FD4" w:rsidRDefault="007D4D82" w:rsidP="007D4D82">
      <w:pPr>
        <w:pStyle w:val="1"/>
      </w:pPr>
      <w:bookmarkStart w:id="0" w:name="_Toc320126571"/>
      <w:bookmarkStart w:id="1" w:name="_Toc335054075"/>
      <w:bookmarkStart w:id="2" w:name="_Toc397421316"/>
      <w:bookmarkStart w:id="3" w:name="_Toc399329754"/>
      <w:r w:rsidRPr="00DC7FD4">
        <w:lastRenderedPageBreak/>
        <w:t>HH3C-UI-MAN-MIB</w:t>
      </w:r>
      <w:bookmarkEnd w:id="0"/>
      <w:bookmarkEnd w:id="1"/>
      <w:bookmarkEnd w:id="2"/>
      <w:bookmarkEnd w:id="3"/>
    </w:p>
    <w:p w:rsidR="007D4D82" w:rsidRPr="007D4D82" w:rsidRDefault="007D4D82" w:rsidP="007D4D82">
      <w:r w:rsidRPr="007D4D82">
        <w:t>This MIB is used to manage user interfaces.</w:t>
      </w:r>
    </w:p>
    <w:p w:rsidR="007D4D82" w:rsidRPr="00DC7FD4" w:rsidRDefault="007D4D82" w:rsidP="007D4D82">
      <w:pPr>
        <w:pStyle w:val="2"/>
        <w:rPr>
          <w:rFonts w:ascii="Helvetica" w:hAnsi="Helvetica" w:cs="Helvetica"/>
          <w:lang w:eastAsia="en-US"/>
        </w:rPr>
      </w:pPr>
      <w:bookmarkStart w:id="4" w:name="_Toc320126572"/>
      <w:bookmarkStart w:id="5" w:name="_Toc335054076"/>
      <w:bookmarkStart w:id="6" w:name="_Toc397421317"/>
      <w:bookmarkStart w:id="7" w:name="_Toc399329755"/>
      <w:r w:rsidRPr="00DC7FD4">
        <w:rPr>
          <w:rFonts w:ascii="Helvetica" w:hAnsi="Helvetica" w:cs="Helvetica"/>
        </w:rPr>
        <w:t>Scalar Objects</w:t>
      </w:r>
      <w:bookmarkEnd w:id="4"/>
      <w:bookmarkEnd w:id="5"/>
      <w:bookmarkEnd w:id="6"/>
      <w:bookmarkEnd w:id="7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7D4D82" w:rsidRPr="00DC7FD4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Head"/>
              <w:rPr>
                <w:rFonts w:cs="Helvetica"/>
                <w:color w:val="auto"/>
              </w:rPr>
            </w:pPr>
            <w:r w:rsidRPr="00DC7FD4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Head"/>
              <w:rPr>
                <w:rFonts w:cs="Helvetica"/>
                <w:color w:val="auto"/>
              </w:rPr>
            </w:pPr>
            <w:r w:rsidRPr="00DC7FD4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Head"/>
              <w:rPr>
                <w:rFonts w:cs="Helvetica"/>
                <w:color w:val="auto"/>
              </w:rPr>
            </w:pPr>
            <w:r w:rsidRPr="00DC7FD4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Head"/>
              <w:rPr>
                <w:rFonts w:cs="Helvetica"/>
                <w:color w:val="auto"/>
              </w:rPr>
            </w:pPr>
            <w:r w:rsidRPr="00DC7FD4">
              <w:rPr>
                <w:rFonts w:cs="Helvetica"/>
                <w:color w:val="auto"/>
              </w:rPr>
              <w:t>Description</w:t>
            </w:r>
          </w:p>
        </w:tc>
      </w:tr>
      <w:tr w:rsidR="007D4D82" w:rsidRPr="00DC7FD4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 xml:space="preserve">hh3cTerminalUserName (1.3.6.1.4.1.25506.2.2.1.1.2.1)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As per MIB</w:t>
            </w:r>
          </w:p>
        </w:tc>
      </w:tr>
      <w:tr w:rsidR="007D4D82" w:rsidRPr="00DC7FD4" w:rsidTr="0091260D">
        <w:tc>
          <w:tcPr>
            <w:tcW w:w="300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 xml:space="preserve">hh3cTerminalSource (1.3.6.1.4.1.25506.2.2.1.1.2.2) </w:t>
            </w:r>
          </w:p>
        </w:tc>
        <w:tc>
          <w:tcPr>
            <w:tcW w:w="144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As per MIB</w:t>
            </w:r>
          </w:p>
        </w:tc>
      </w:tr>
      <w:tr w:rsidR="007D4D82" w:rsidRPr="00DC7FD4" w:rsidTr="0091260D">
        <w:tc>
          <w:tcPr>
            <w:tcW w:w="300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 xml:space="preserve">hh3cTerminalUserAuthFailureReason (1.3.6.1.4.1.25506.2.2.1.1.2.3) </w:t>
            </w:r>
          </w:p>
        </w:tc>
        <w:tc>
          <w:tcPr>
            <w:tcW w:w="144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2CF" w:rsidRDefault="008472CF">
      <w:r>
        <w:separator/>
      </w:r>
    </w:p>
  </w:endnote>
  <w:endnote w:type="continuationSeparator" w:id="0">
    <w:p w:rsidR="008472CF" w:rsidRDefault="00847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441E0">
      <w:fldChar w:fldCharType="begin"/>
    </w:r>
    <w:r>
      <w:instrText>PAGE</w:instrText>
    </w:r>
    <w:r w:rsidR="00B441E0">
      <w:fldChar w:fldCharType="separate"/>
    </w:r>
    <w:r w:rsidR="007D4D82">
      <w:rPr>
        <w:noProof/>
      </w:rPr>
      <w:t>1</w:t>
    </w:r>
    <w:r w:rsidR="00B441E0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7D4D82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2CF" w:rsidRDefault="008472CF">
      <w:r>
        <w:separator/>
      </w:r>
    </w:p>
  </w:footnote>
  <w:footnote w:type="continuationSeparator" w:id="0">
    <w:p w:rsidR="008472CF" w:rsidRDefault="00847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D4D82" w:rsidRPr="007D4D82">
      <w:t xml:space="preserve"> HH3C-UI-MAN-MIB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4D82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472C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41E0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7D4D8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7880E-F3FA-4DB2-915B-14CE3EA33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92</TotalTime>
  <Pages>2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2014-09-24T05:47:00Z</dcterms:modified>
</cp:coreProperties>
</file>